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BAC0B" w14:textId="77777777" w:rsidR="002C0E40" w:rsidRDefault="002C0E40" w:rsidP="002C0E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BURGOYNE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24E3F41F" w14:textId="77777777" w:rsidR="002C0E40" w:rsidRDefault="002C0E40" w:rsidP="002C0E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5818FFBC" w14:textId="77777777" w:rsidR="002C0E40" w:rsidRDefault="002C0E40" w:rsidP="002C0E40">
      <w:pPr>
        <w:pStyle w:val="NoSpacing"/>
        <w:rPr>
          <w:rFonts w:cs="Times New Roman"/>
          <w:szCs w:val="24"/>
        </w:rPr>
      </w:pPr>
    </w:p>
    <w:p w14:paraId="5217AB28" w14:textId="77777777" w:rsidR="002C0E40" w:rsidRDefault="002C0E40" w:rsidP="002C0E40">
      <w:pPr>
        <w:pStyle w:val="NoSpacing"/>
        <w:rPr>
          <w:rFonts w:cs="Times New Roman"/>
          <w:szCs w:val="24"/>
        </w:rPr>
      </w:pPr>
    </w:p>
    <w:p w14:paraId="710E11E4" w14:textId="77777777" w:rsidR="002C0E40" w:rsidRDefault="002C0E40" w:rsidP="002C0E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Wykwan</w:t>
      </w:r>
      <w:proofErr w:type="spellEnd"/>
      <w:r>
        <w:rPr>
          <w:rFonts w:cs="Times New Roman"/>
          <w:szCs w:val="24"/>
        </w:rPr>
        <w:t xml:space="preserve"> of London, dyer(q.v.),</w:t>
      </w:r>
    </w:p>
    <w:p w14:paraId="43D15B67" w14:textId="77777777" w:rsidR="002C0E40" w:rsidRDefault="002C0E40" w:rsidP="002C0E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1AC56C2" w14:textId="77777777" w:rsidR="002C0E40" w:rsidRDefault="002C0E40" w:rsidP="002C0E40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5B89303C" w14:textId="77777777" w:rsidR="002C0E40" w:rsidRDefault="002C0E40" w:rsidP="002C0E40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</w:t>
      </w:r>
    </w:p>
    <w:p w14:paraId="390C4CE2" w14:textId="77777777" w:rsidR="002C0E40" w:rsidRDefault="002C0E40" w:rsidP="002C0E40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 xml:space="preserve">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.173)</w:t>
      </w:r>
    </w:p>
    <w:p w14:paraId="27EE40D6" w14:textId="77777777" w:rsidR="002C0E40" w:rsidRDefault="002C0E40" w:rsidP="002C0E40">
      <w:pPr>
        <w:pStyle w:val="NoSpacing"/>
        <w:rPr>
          <w:rFonts w:cs="Times New Roman"/>
          <w:szCs w:val="24"/>
        </w:rPr>
      </w:pPr>
    </w:p>
    <w:p w14:paraId="7A3A1733" w14:textId="77777777" w:rsidR="002C0E40" w:rsidRDefault="002C0E40" w:rsidP="002C0E40">
      <w:pPr>
        <w:pStyle w:val="NoSpacing"/>
        <w:rPr>
          <w:rFonts w:cs="Times New Roman"/>
          <w:szCs w:val="24"/>
        </w:rPr>
      </w:pPr>
    </w:p>
    <w:p w14:paraId="2198E7FB" w14:textId="77777777" w:rsidR="002C0E40" w:rsidRDefault="002C0E40" w:rsidP="002C0E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3EB354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A6D5E" w14:textId="77777777" w:rsidR="002C0E40" w:rsidRDefault="002C0E40" w:rsidP="009139A6">
      <w:r>
        <w:separator/>
      </w:r>
    </w:p>
  </w:endnote>
  <w:endnote w:type="continuationSeparator" w:id="0">
    <w:p w14:paraId="216BD4E6" w14:textId="77777777" w:rsidR="002C0E40" w:rsidRDefault="002C0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11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A82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9A8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4847C" w14:textId="77777777" w:rsidR="002C0E40" w:rsidRDefault="002C0E40" w:rsidP="009139A6">
      <w:r>
        <w:separator/>
      </w:r>
    </w:p>
  </w:footnote>
  <w:footnote w:type="continuationSeparator" w:id="0">
    <w:p w14:paraId="2E2065E0" w14:textId="77777777" w:rsidR="002C0E40" w:rsidRDefault="002C0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689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53C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9DB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E40"/>
    <w:rsid w:val="000666E0"/>
    <w:rsid w:val="002510B7"/>
    <w:rsid w:val="00270799"/>
    <w:rsid w:val="002C0E40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33DD9"/>
  <w15:chartTrackingRefBased/>
  <w15:docId w15:val="{F7D1F6C8-FC91-48D5-9BB4-4DB61F2D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2024-06-14T20:33:00Z</dcterms:created>
  <dcterms:modified xsi:type="dcterms:W3CDTF">2024-06-14T20:34:00Z</dcterms:modified>
</cp:coreProperties>
</file>